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88" w:rsidRPr="00C92A38" w:rsidRDefault="00DE4888">
      <w:pPr>
        <w:widowControl w:val="0"/>
        <w:jc w:val="center"/>
        <w:rPr>
          <w:b/>
          <w:sz w:val="26"/>
          <w:szCs w:val="26"/>
        </w:rPr>
      </w:pPr>
      <w:r w:rsidRPr="00C92A38">
        <w:rPr>
          <w:b/>
          <w:sz w:val="26"/>
          <w:szCs w:val="26"/>
        </w:rPr>
        <w:t>К Р А Т К И Й   А Н А Л И З</w:t>
      </w:r>
    </w:p>
    <w:p w:rsidR="00DE4888" w:rsidRPr="004F4514" w:rsidRDefault="00DE4888">
      <w:pPr>
        <w:widowControl w:val="0"/>
        <w:jc w:val="center"/>
        <w:rPr>
          <w:sz w:val="26"/>
          <w:szCs w:val="26"/>
        </w:rPr>
      </w:pPr>
    </w:p>
    <w:p w:rsidR="00DE4888" w:rsidRDefault="00DE4888">
      <w:pPr>
        <w:widowControl w:val="0"/>
        <w:jc w:val="center"/>
        <w:rPr>
          <w:sz w:val="26"/>
          <w:szCs w:val="26"/>
        </w:rPr>
      </w:pPr>
      <w:r w:rsidRPr="008F5797">
        <w:rPr>
          <w:sz w:val="26"/>
          <w:szCs w:val="26"/>
        </w:rPr>
        <w:t xml:space="preserve">статистической информации по форме </w:t>
      </w:r>
      <w:r>
        <w:rPr>
          <w:sz w:val="26"/>
          <w:szCs w:val="26"/>
        </w:rPr>
        <w:t xml:space="preserve">№ 7–ГР  </w:t>
      </w:r>
    </w:p>
    <w:p w:rsidR="00DE4888" w:rsidRPr="008F5797" w:rsidRDefault="00DE4888" w:rsidP="002A121D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Pr="008F5797">
        <w:rPr>
          <w:sz w:val="26"/>
          <w:szCs w:val="26"/>
        </w:rPr>
        <w:t>Сведения о выполнении геологоразведочных</w:t>
      </w:r>
      <w:r>
        <w:rPr>
          <w:sz w:val="26"/>
          <w:szCs w:val="26"/>
        </w:rPr>
        <w:t xml:space="preserve"> работ</w:t>
      </w:r>
      <w:r w:rsidRPr="008F5797">
        <w:rPr>
          <w:sz w:val="26"/>
          <w:szCs w:val="26"/>
        </w:rPr>
        <w:t xml:space="preserve"> по их видам и группам полезных ископаемых»</w:t>
      </w:r>
    </w:p>
    <w:p w:rsidR="00DE4888" w:rsidRPr="008F5797" w:rsidRDefault="00DE4888" w:rsidP="000B019B">
      <w:pPr>
        <w:widowControl w:val="0"/>
        <w:jc w:val="center"/>
        <w:rPr>
          <w:sz w:val="26"/>
          <w:szCs w:val="26"/>
        </w:rPr>
      </w:pPr>
      <w:r w:rsidRPr="008F5797">
        <w:rPr>
          <w:sz w:val="26"/>
          <w:szCs w:val="26"/>
        </w:rPr>
        <w:t xml:space="preserve">за январь – </w:t>
      </w:r>
      <w:r>
        <w:rPr>
          <w:sz w:val="26"/>
          <w:szCs w:val="26"/>
        </w:rPr>
        <w:t>декабрь 2018</w:t>
      </w:r>
      <w:r w:rsidRPr="008F5797">
        <w:rPr>
          <w:sz w:val="26"/>
          <w:szCs w:val="26"/>
        </w:rPr>
        <w:t xml:space="preserve"> года</w:t>
      </w:r>
    </w:p>
    <w:p w:rsidR="00DE4888" w:rsidRPr="008F5797" w:rsidRDefault="00DE4888" w:rsidP="00073706">
      <w:pPr>
        <w:pStyle w:val="BodyText"/>
        <w:spacing w:line="360" w:lineRule="auto"/>
        <w:jc w:val="both"/>
        <w:rPr>
          <w:sz w:val="26"/>
          <w:szCs w:val="26"/>
        </w:rPr>
      </w:pPr>
    </w:p>
    <w:p w:rsidR="00DE4888" w:rsidRPr="008F5797" w:rsidRDefault="00DE4888" w:rsidP="005A011F">
      <w:pPr>
        <w:pStyle w:val="BodyText"/>
        <w:widowControl/>
        <w:spacing w:line="360" w:lineRule="auto"/>
        <w:ind w:firstLine="851"/>
        <w:jc w:val="both"/>
        <w:rPr>
          <w:sz w:val="26"/>
          <w:szCs w:val="26"/>
        </w:rPr>
      </w:pPr>
      <w:r w:rsidRPr="008F5797">
        <w:rPr>
          <w:sz w:val="26"/>
          <w:szCs w:val="26"/>
        </w:rPr>
        <w:t xml:space="preserve">Отчет по данной форме предоставили </w:t>
      </w:r>
      <w:r w:rsidRPr="00F1686F">
        <w:rPr>
          <w:sz w:val="26"/>
          <w:szCs w:val="26"/>
        </w:rPr>
        <w:t>4</w:t>
      </w:r>
      <w:r>
        <w:rPr>
          <w:sz w:val="26"/>
          <w:szCs w:val="26"/>
        </w:rPr>
        <w:t>9</w:t>
      </w:r>
      <w:r w:rsidRPr="00F1686F">
        <w:rPr>
          <w:sz w:val="26"/>
          <w:szCs w:val="26"/>
        </w:rPr>
        <w:t xml:space="preserve"> территориальных органов Федерального агентства по недропользованию, из них: </w:t>
      </w:r>
      <w:r>
        <w:rPr>
          <w:sz w:val="26"/>
          <w:szCs w:val="26"/>
        </w:rPr>
        <w:t>8</w:t>
      </w:r>
      <w:r w:rsidRPr="00F1686F">
        <w:rPr>
          <w:sz w:val="26"/>
          <w:szCs w:val="26"/>
        </w:rPr>
        <w:t xml:space="preserve"> департаментов по недропользованию, 3</w:t>
      </w:r>
      <w:r>
        <w:rPr>
          <w:sz w:val="26"/>
          <w:szCs w:val="26"/>
        </w:rPr>
        <w:t>8</w:t>
      </w:r>
      <w:r w:rsidRPr="00F1686F">
        <w:rPr>
          <w:sz w:val="26"/>
          <w:szCs w:val="26"/>
        </w:rPr>
        <w:t xml:space="preserve"> отделов по геологии и лицензированию</w:t>
      </w:r>
      <w:r>
        <w:rPr>
          <w:sz w:val="26"/>
          <w:szCs w:val="26"/>
        </w:rPr>
        <w:t>,</w:t>
      </w:r>
      <w:r w:rsidRPr="00F1686F">
        <w:rPr>
          <w:sz w:val="26"/>
          <w:szCs w:val="26"/>
        </w:rPr>
        <w:t xml:space="preserve"> Управление по недропользованию</w:t>
      </w:r>
      <w:r>
        <w:rPr>
          <w:sz w:val="26"/>
          <w:szCs w:val="26"/>
        </w:rPr>
        <w:t xml:space="preserve"> по Республике Саха (Якутия), Главное управление природных ресурсов и экологии г. Севастополя и Министерство экологии и природных ресурсов Республики Крым</w:t>
      </w:r>
      <w:r w:rsidRPr="00F1686F">
        <w:rPr>
          <w:sz w:val="26"/>
          <w:szCs w:val="26"/>
        </w:rPr>
        <w:t xml:space="preserve">. </w:t>
      </w:r>
      <w:r w:rsidRPr="008F5797">
        <w:rPr>
          <w:sz w:val="26"/>
          <w:szCs w:val="26"/>
        </w:rPr>
        <w:t>Всего в сводны</w:t>
      </w:r>
      <w:r>
        <w:rPr>
          <w:sz w:val="26"/>
          <w:szCs w:val="26"/>
        </w:rPr>
        <w:t>е</w:t>
      </w:r>
      <w:r w:rsidRPr="008F5797">
        <w:rPr>
          <w:sz w:val="26"/>
          <w:szCs w:val="26"/>
        </w:rPr>
        <w:t xml:space="preserve"> отчет</w:t>
      </w:r>
      <w:r>
        <w:rPr>
          <w:sz w:val="26"/>
          <w:szCs w:val="26"/>
        </w:rPr>
        <w:t>ы</w:t>
      </w:r>
      <w:r w:rsidRPr="008F5797">
        <w:rPr>
          <w:sz w:val="26"/>
          <w:szCs w:val="26"/>
        </w:rPr>
        <w:t xml:space="preserve"> территориальных орган</w:t>
      </w:r>
      <w:r>
        <w:rPr>
          <w:sz w:val="26"/>
          <w:szCs w:val="26"/>
        </w:rPr>
        <w:t>ов включены 1966 отчетов</w:t>
      </w:r>
      <w:r w:rsidRPr="008F5797">
        <w:rPr>
          <w:sz w:val="26"/>
          <w:szCs w:val="26"/>
        </w:rPr>
        <w:t xml:space="preserve"> организаций и предприятий различной формы собственности </w:t>
      </w:r>
      <w:r>
        <w:rPr>
          <w:sz w:val="26"/>
          <w:szCs w:val="26"/>
        </w:rPr>
        <w:t xml:space="preserve">и </w:t>
      </w:r>
      <w:r w:rsidRPr="008F5797">
        <w:rPr>
          <w:sz w:val="26"/>
          <w:szCs w:val="26"/>
        </w:rPr>
        <w:t>ведомственной принадлежности.</w:t>
      </w:r>
    </w:p>
    <w:p w:rsidR="00DE4888" w:rsidRPr="008F5797" w:rsidRDefault="00DE4888" w:rsidP="00575BA8">
      <w:pPr>
        <w:pStyle w:val="BodyTextIndent"/>
        <w:ind w:left="0" w:firstLine="851"/>
        <w:rPr>
          <w:sz w:val="26"/>
          <w:szCs w:val="26"/>
        </w:rPr>
      </w:pPr>
      <w:r>
        <w:rPr>
          <w:sz w:val="26"/>
          <w:szCs w:val="26"/>
        </w:rPr>
        <w:t>В форме № 7-ГР с</w:t>
      </w:r>
      <w:r w:rsidRPr="008F5797">
        <w:rPr>
          <w:sz w:val="26"/>
          <w:szCs w:val="26"/>
        </w:rPr>
        <w:t xml:space="preserve">ведения о выполнении геологоразведочных работ по </w:t>
      </w:r>
      <w:r>
        <w:rPr>
          <w:sz w:val="26"/>
          <w:szCs w:val="26"/>
        </w:rPr>
        <w:t xml:space="preserve">их </w:t>
      </w:r>
      <w:r w:rsidRPr="008F5797">
        <w:rPr>
          <w:sz w:val="26"/>
          <w:szCs w:val="26"/>
        </w:rPr>
        <w:t xml:space="preserve">видам </w:t>
      </w:r>
      <w:r>
        <w:rPr>
          <w:sz w:val="26"/>
          <w:szCs w:val="26"/>
        </w:rPr>
        <w:t xml:space="preserve">и группам </w:t>
      </w:r>
      <w:r w:rsidRPr="008F5797">
        <w:rPr>
          <w:sz w:val="26"/>
          <w:szCs w:val="26"/>
        </w:rPr>
        <w:t>полезных ископаемых отр</w:t>
      </w:r>
      <w:r>
        <w:rPr>
          <w:sz w:val="26"/>
          <w:szCs w:val="26"/>
        </w:rPr>
        <w:t>ажаются в трех разделах. Раздел</w:t>
      </w:r>
      <w:r w:rsidRPr="008F5797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«Сведения о геологоразведочных работах по видам полезных ископаемых»</w:t>
      </w:r>
      <w:r w:rsidRPr="008F5797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раздел </w:t>
      </w:r>
      <w:r w:rsidRPr="008F5797">
        <w:rPr>
          <w:sz w:val="26"/>
          <w:szCs w:val="26"/>
        </w:rPr>
        <w:t>2</w:t>
      </w:r>
      <w:r>
        <w:rPr>
          <w:sz w:val="26"/>
          <w:szCs w:val="26"/>
        </w:rPr>
        <w:t xml:space="preserve"> «Сведения о геологоразведочных работах по их видам»</w:t>
      </w:r>
      <w:r w:rsidRPr="008F5797">
        <w:rPr>
          <w:sz w:val="26"/>
          <w:szCs w:val="26"/>
        </w:rPr>
        <w:t xml:space="preserve"> заполняются ежекв</w:t>
      </w:r>
      <w:r>
        <w:rPr>
          <w:sz w:val="26"/>
          <w:szCs w:val="26"/>
        </w:rPr>
        <w:t xml:space="preserve">артально нарастающим итогом, </w:t>
      </w:r>
      <w:r w:rsidRPr="008F5797">
        <w:rPr>
          <w:sz w:val="26"/>
          <w:szCs w:val="26"/>
        </w:rPr>
        <w:t>раздел</w:t>
      </w:r>
      <w:r>
        <w:rPr>
          <w:sz w:val="26"/>
          <w:szCs w:val="26"/>
        </w:rPr>
        <w:t xml:space="preserve"> 3 «Сведения о затратах на геологоразведочные работы, выполняемые инновационно-активными организациями»</w:t>
      </w:r>
      <w:r w:rsidRPr="008F5797">
        <w:rPr>
          <w:sz w:val="26"/>
          <w:szCs w:val="26"/>
        </w:rPr>
        <w:t xml:space="preserve"> заполняется один раз в год.</w:t>
      </w:r>
    </w:p>
    <w:p w:rsidR="00DE4888" w:rsidRDefault="00DE4888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B635AB">
        <w:rPr>
          <w:sz w:val="26"/>
          <w:szCs w:val="26"/>
        </w:rPr>
        <w:t>январь-</w:t>
      </w:r>
      <w:r>
        <w:rPr>
          <w:sz w:val="26"/>
          <w:szCs w:val="26"/>
        </w:rPr>
        <w:t>декабрь 2018года</w:t>
      </w:r>
      <w:r w:rsidRPr="008F5797">
        <w:rPr>
          <w:sz w:val="26"/>
          <w:szCs w:val="26"/>
        </w:rPr>
        <w:t xml:space="preserve"> на проведение геологоразведочных работ</w:t>
      </w:r>
      <w:r>
        <w:rPr>
          <w:sz w:val="26"/>
          <w:szCs w:val="26"/>
        </w:rPr>
        <w:t xml:space="preserve"> </w:t>
      </w:r>
      <w:r w:rsidRPr="008F5797">
        <w:rPr>
          <w:sz w:val="26"/>
          <w:szCs w:val="26"/>
        </w:rPr>
        <w:t>в целом по</w:t>
      </w:r>
      <w:r>
        <w:rPr>
          <w:sz w:val="26"/>
          <w:szCs w:val="26"/>
        </w:rPr>
        <w:t xml:space="preserve"> Роснедра было затрачено 358 433,5</w:t>
      </w:r>
      <w:r w:rsidRPr="008F5797">
        <w:rPr>
          <w:sz w:val="26"/>
          <w:szCs w:val="26"/>
        </w:rPr>
        <w:t xml:space="preserve">млн. руб., что на </w:t>
      </w:r>
      <w:r>
        <w:rPr>
          <w:sz w:val="26"/>
          <w:szCs w:val="26"/>
        </w:rPr>
        <w:t>0,7</w:t>
      </w:r>
      <w:r w:rsidRPr="008F5797">
        <w:rPr>
          <w:sz w:val="26"/>
          <w:szCs w:val="26"/>
        </w:rPr>
        <w:t xml:space="preserve"> % </w:t>
      </w:r>
      <w:r>
        <w:rPr>
          <w:sz w:val="26"/>
          <w:szCs w:val="26"/>
        </w:rPr>
        <w:t>больше</w:t>
      </w:r>
      <w:r w:rsidRPr="008F5797">
        <w:rPr>
          <w:sz w:val="26"/>
          <w:szCs w:val="26"/>
        </w:rPr>
        <w:t xml:space="preserve"> по сравнению с </w:t>
      </w:r>
      <w:r>
        <w:rPr>
          <w:sz w:val="26"/>
          <w:szCs w:val="26"/>
        </w:rPr>
        <w:t>аналогичным отчетным периодом прошлого</w:t>
      </w:r>
      <w:r w:rsidRPr="008F5797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8F5797">
        <w:rPr>
          <w:sz w:val="26"/>
          <w:szCs w:val="26"/>
        </w:rPr>
        <w:t>. Как видно из таблицы 1 и рис. 1, н</w:t>
      </w:r>
      <w:r>
        <w:rPr>
          <w:sz w:val="26"/>
          <w:szCs w:val="26"/>
        </w:rPr>
        <w:t>аибольший объем ассигнований (75,4</w:t>
      </w:r>
      <w:r w:rsidRPr="008F5797">
        <w:rPr>
          <w:sz w:val="26"/>
          <w:szCs w:val="26"/>
        </w:rPr>
        <w:t>% от общего объема выполненных ГРР) направлен на топливно-энергетическое сырье, в основ</w:t>
      </w:r>
      <w:r>
        <w:rPr>
          <w:sz w:val="26"/>
          <w:szCs w:val="26"/>
        </w:rPr>
        <w:t>ном на нефть, газ, конденсат (74,8</w:t>
      </w:r>
      <w:r w:rsidRPr="008F5797">
        <w:rPr>
          <w:sz w:val="26"/>
          <w:szCs w:val="26"/>
        </w:rPr>
        <w:t xml:space="preserve"> %), значительно меньшие</w:t>
      </w:r>
      <w:r>
        <w:rPr>
          <w:sz w:val="26"/>
          <w:szCs w:val="26"/>
        </w:rPr>
        <w:t xml:space="preserve"> </w:t>
      </w:r>
      <w:r w:rsidRPr="008F5797">
        <w:rPr>
          <w:sz w:val="26"/>
          <w:szCs w:val="26"/>
        </w:rPr>
        <w:t>ассигнования направлены на уголь</w:t>
      </w:r>
      <w:r>
        <w:rPr>
          <w:sz w:val="26"/>
          <w:szCs w:val="26"/>
        </w:rPr>
        <w:t xml:space="preserve"> </w:t>
      </w:r>
      <w:r w:rsidRPr="008F5797">
        <w:rPr>
          <w:sz w:val="26"/>
          <w:szCs w:val="26"/>
        </w:rPr>
        <w:t>(</w:t>
      </w:r>
      <w:r>
        <w:rPr>
          <w:sz w:val="26"/>
          <w:szCs w:val="26"/>
        </w:rPr>
        <w:t>0,6</w:t>
      </w:r>
      <w:r w:rsidRPr="008F5797">
        <w:rPr>
          <w:sz w:val="26"/>
          <w:szCs w:val="26"/>
        </w:rPr>
        <w:t xml:space="preserve"> %) и уран (0,</w:t>
      </w:r>
      <w:r>
        <w:rPr>
          <w:sz w:val="26"/>
          <w:szCs w:val="26"/>
        </w:rPr>
        <w:t>1</w:t>
      </w:r>
      <w:r w:rsidRPr="008F5797">
        <w:rPr>
          <w:sz w:val="26"/>
          <w:szCs w:val="26"/>
        </w:rPr>
        <w:t xml:space="preserve"> %), существенные ассигнования приходятся на</w:t>
      </w:r>
      <w:r>
        <w:rPr>
          <w:sz w:val="26"/>
          <w:szCs w:val="26"/>
        </w:rPr>
        <w:t xml:space="preserve"> благородные металлы и алмазы (11,2</w:t>
      </w:r>
      <w:r w:rsidRPr="008F5797">
        <w:rPr>
          <w:sz w:val="26"/>
          <w:szCs w:val="26"/>
        </w:rPr>
        <w:t xml:space="preserve"> %). </w:t>
      </w:r>
    </w:p>
    <w:p w:rsidR="00DE4888" w:rsidRPr="008F5797" w:rsidRDefault="00DE4888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bookmarkStart w:id="0" w:name="_GoBack"/>
      <w:bookmarkEnd w:id="0"/>
    </w:p>
    <w:p w:rsidR="00DE4888" w:rsidRPr="008F5797" w:rsidRDefault="00DE4888" w:rsidP="006774E5">
      <w:pPr>
        <w:pStyle w:val="BodyTextIndent"/>
        <w:ind w:left="0" w:firstLine="851"/>
        <w:rPr>
          <w:sz w:val="26"/>
          <w:szCs w:val="26"/>
        </w:rPr>
      </w:pPr>
      <w:r w:rsidRPr="008F5797">
        <w:rPr>
          <w:sz w:val="26"/>
          <w:szCs w:val="26"/>
        </w:rPr>
        <w:t xml:space="preserve">В сравнении с показателями </w:t>
      </w:r>
      <w:r>
        <w:rPr>
          <w:sz w:val="26"/>
          <w:szCs w:val="26"/>
        </w:rPr>
        <w:t>прошлого года за аналогичный отчетный период 2017</w:t>
      </w:r>
      <w:r w:rsidRPr="008F5797">
        <w:rPr>
          <w:sz w:val="26"/>
          <w:szCs w:val="26"/>
        </w:rPr>
        <w:t xml:space="preserve"> года снижение объемов выполненных работ произошло по следующим видам работ и полезным ископаемым: </w:t>
      </w:r>
      <w:r>
        <w:rPr>
          <w:sz w:val="26"/>
          <w:szCs w:val="26"/>
        </w:rPr>
        <w:t>углеводородное сырье</w:t>
      </w:r>
      <w:r w:rsidRPr="008F5797">
        <w:rPr>
          <w:sz w:val="26"/>
          <w:szCs w:val="26"/>
        </w:rPr>
        <w:t xml:space="preserve"> – на </w:t>
      </w:r>
      <w:r>
        <w:rPr>
          <w:sz w:val="26"/>
          <w:szCs w:val="26"/>
        </w:rPr>
        <w:t xml:space="preserve">1,9 %; уран – на 10,6 %; уголь – на 28,7 %; </w:t>
      </w:r>
      <w:r w:rsidRPr="00F00218">
        <w:rPr>
          <w:sz w:val="26"/>
          <w:szCs w:val="26"/>
        </w:rPr>
        <w:t xml:space="preserve">черные </w:t>
      </w:r>
      <w:r w:rsidRPr="006E66FB">
        <w:rPr>
          <w:sz w:val="26"/>
          <w:szCs w:val="26"/>
        </w:rPr>
        <w:t xml:space="preserve">металлы – на </w:t>
      </w:r>
      <w:r>
        <w:rPr>
          <w:sz w:val="26"/>
          <w:szCs w:val="26"/>
        </w:rPr>
        <w:t xml:space="preserve">8,9%; </w:t>
      </w:r>
      <w:r w:rsidRPr="003E0BA9">
        <w:rPr>
          <w:sz w:val="26"/>
          <w:szCs w:val="26"/>
        </w:rPr>
        <w:t>легирующие металлы</w:t>
      </w:r>
      <w:r>
        <w:rPr>
          <w:sz w:val="26"/>
          <w:szCs w:val="26"/>
        </w:rPr>
        <w:t xml:space="preserve"> – на 80,3 %; </w:t>
      </w:r>
      <w:r w:rsidRPr="006E66FB">
        <w:rPr>
          <w:sz w:val="26"/>
          <w:szCs w:val="26"/>
        </w:rPr>
        <w:t xml:space="preserve">редкие металлы – на </w:t>
      </w:r>
      <w:r>
        <w:rPr>
          <w:sz w:val="26"/>
          <w:szCs w:val="26"/>
        </w:rPr>
        <w:t>57,5</w:t>
      </w:r>
      <w:r w:rsidRPr="006E66FB">
        <w:rPr>
          <w:sz w:val="26"/>
          <w:szCs w:val="26"/>
        </w:rPr>
        <w:t xml:space="preserve"> %; </w:t>
      </w:r>
      <w:r>
        <w:rPr>
          <w:sz w:val="26"/>
          <w:szCs w:val="26"/>
        </w:rPr>
        <w:t>н</w:t>
      </w:r>
      <w:r w:rsidRPr="00457A73">
        <w:rPr>
          <w:sz w:val="26"/>
          <w:szCs w:val="26"/>
        </w:rPr>
        <w:t>еметаллы</w:t>
      </w:r>
      <w:r>
        <w:rPr>
          <w:sz w:val="26"/>
          <w:szCs w:val="26"/>
        </w:rPr>
        <w:t xml:space="preserve"> – на 2,2 %; </w:t>
      </w:r>
      <w:r w:rsidRPr="006E66FB">
        <w:rPr>
          <w:sz w:val="26"/>
          <w:szCs w:val="26"/>
        </w:rPr>
        <w:t xml:space="preserve">подземные воды – </w:t>
      </w:r>
      <w:r>
        <w:rPr>
          <w:sz w:val="26"/>
          <w:szCs w:val="26"/>
        </w:rPr>
        <w:t>на 71 %; региональное геологическое изучение недр – на 1,1 %; мониторинг состояния геологической среды – на 9,9 %, работы специального геологического назначения – на 9,4 %, государственное геологическое информационное обеспечение – на 22 %.</w:t>
      </w:r>
    </w:p>
    <w:p w:rsidR="00DE4888" w:rsidRPr="006E66FB" w:rsidRDefault="00DE4888" w:rsidP="00916B16">
      <w:pPr>
        <w:pStyle w:val="BodyTextIndent"/>
        <w:ind w:left="0" w:firstLine="851"/>
        <w:rPr>
          <w:sz w:val="26"/>
          <w:szCs w:val="26"/>
        </w:rPr>
      </w:pPr>
      <w:r w:rsidRPr="008F5797">
        <w:rPr>
          <w:sz w:val="26"/>
          <w:szCs w:val="26"/>
        </w:rPr>
        <w:t>По остальным видам работ и группам полезных ископаемых объемы ГРР возросли:</w:t>
      </w:r>
      <w:r>
        <w:rPr>
          <w:sz w:val="26"/>
          <w:szCs w:val="26"/>
        </w:rPr>
        <w:t xml:space="preserve"> </w:t>
      </w:r>
      <w:r w:rsidRPr="006E66FB">
        <w:rPr>
          <w:sz w:val="26"/>
          <w:szCs w:val="26"/>
        </w:rPr>
        <w:t xml:space="preserve">благородные металлы и алмазы – на </w:t>
      </w:r>
      <w:r>
        <w:rPr>
          <w:sz w:val="26"/>
          <w:szCs w:val="26"/>
        </w:rPr>
        <w:t>12,7</w:t>
      </w:r>
      <w:r w:rsidRPr="006E66FB">
        <w:rPr>
          <w:sz w:val="26"/>
          <w:szCs w:val="26"/>
        </w:rPr>
        <w:t xml:space="preserve"> %;</w:t>
      </w:r>
      <w:r>
        <w:rPr>
          <w:sz w:val="26"/>
          <w:szCs w:val="26"/>
        </w:rPr>
        <w:t xml:space="preserve"> цветные металлы – на 0,2 %, геолого-геофизические работы по прогнозу землетрясений – на 54 %; научно-исследовательские и опытно-конструкторские работы – на 9,8 %; тематические и опытно-методические работы, связанные с геологическим изучением и воспроизводством МСБ. – на 25,8 %; прочие работы – более чем в 2 раза.</w:t>
      </w:r>
    </w:p>
    <w:p w:rsidR="00DE4888" w:rsidRPr="00F07E58" w:rsidRDefault="00DE4888" w:rsidP="00575BA8">
      <w:pPr>
        <w:pStyle w:val="BodyTextIndent"/>
        <w:ind w:left="0" w:firstLine="851"/>
        <w:rPr>
          <w:sz w:val="26"/>
          <w:szCs w:val="26"/>
        </w:rPr>
      </w:pPr>
      <w:r w:rsidRPr="006E66FB">
        <w:rPr>
          <w:sz w:val="26"/>
          <w:szCs w:val="26"/>
        </w:rPr>
        <w:t xml:space="preserve">В соотношении </w:t>
      </w:r>
      <w:r>
        <w:rPr>
          <w:sz w:val="26"/>
          <w:szCs w:val="26"/>
        </w:rPr>
        <w:t>объемов</w:t>
      </w:r>
      <w:r w:rsidRPr="006E66FB">
        <w:rPr>
          <w:sz w:val="26"/>
          <w:szCs w:val="26"/>
        </w:rPr>
        <w:t xml:space="preserve"> выполненных ГРР по их видам и полезным ископаемым по Роснедра</w:t>
      </w:r>
      <w:r>
        <w:rPr>
          <w:sz w:val="26"/>
          <w:szCs w:val="26"/>
        </w:rPr>
        <w:t xml:space="preserve"> за январь - декабрь</w:t>
      </w:r>
      <w:r w:rsidRPr="006E66FB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6E66FB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6E66FB">
        <w:rPr>
          <w:sz w:val="26"/>
          <w:szCs w:val="26"/>
        </w:rPr>
        <w:t xml:space="preserve"> произошли некоторые изменения относительно того же периода 201</w:t>
      </w:r>
      <w:r>
        <w:rPr>
          <w:sz w:val="26"/>
          <w:szCs w:val="26"/>
        </w:rPr>
        <w:t>7</w:t>
      </w:r>
      <w:r w:rsidRPr="006E66FB">
        <w:rPr>
          <w:sz w:val="26"/>
          <w:szCs w:val="26"/>
        </w:rPr>
        <w:t xml:space="preserve"> года (см. табл. 1 и рис. 1). Удельный вес средств в </w:t>
      </w:r>
      <w:r w:rsidRPr="00F07E58">
        <w:rPr>
          <w:sz w:val="26"/>
          <w:szCs w:val="26"/>
        </w:rPr>
        <w:t xml:space="preserve">общем объеме снизился по </w:t>
      </w:r>
      <w:r>
        <w:rPr>
          <w:sz w:val="26"/>
          <w:szCs w:val="26"/>
        </w:rPr>
        <w:t>углеводородному сырью</w:t>
      </w:r>
      <w:r w:rsidRPr="00F07E58">
        <w:rPr>
          <w:sz w:val="26"/>
          <w:szCs w:val="26"/>
        </w:rPr>
        <w:t xml:space="preserve"> – на </w:t>
      </w:r>
      <w:r>
        <w:rPr>
          <w:sz w:val="26"/>
          <w:szCs w:val="26"/>
        </w:rPr>
        <w:t>2,0</w:t>
      </w:r>
      <w:r w:rsidRPr="00F07E58">
        <w:rPr>
          <w:sz w:val="26"/>
          <w:szCs w:val="26"/>
        </w:rPr>
        <w:t xml:space="preserve"> %</w:t>
      </w:r>
      <w:r>
        <w:rPr>
          <w:sz w:val="26"/>
          <w:szCs w:val="26"/>
        </w:rPr>
        <w:t>; по подземным водам – на 0,6 %; уголь – на 0,3 %</w:t>
      </w:r>
      <w:r w:rsidRPr="00F07E5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07E58">
        <w:rPr>
          <w:sz w:val="26"/>
          <w:szCs w:val="26"/>
        </w:rPr>
        <w:t>Увеличение удельного веса в общем объеме работ произошло по ГРР на</w:t>
      </w:r>
      <w:r>
        <w:rPr>
          <w:sz w:val="26"/>
          <w:szCs w:val="26"/>
        </w:rPr>
        <w:t>: прочие работы – на 1,9 %; благородные металлы и алмазы – на 1,2 %; тематические и опытно-методические работы, связанные с геологическим изучением и воспроизводством МСБ, – на 0,5 %, геолого-геофизические работы по прогнозу землетрясений – на 0,4 %.</w:t>
      </w:r>
      <w:r w:rsidRPr="00F07E58">
        <w:rPr>
          <w:sz w:val="26"/>
          <w:szCs w:val="26"/>
        </w:rPr>
        <w:t xml:space="preserve"> Остальные изменения удельных весов находятся в пределах первых долей процента.</w:t>
      </w:r>
    </w:p>
    <w:p w:rsidR="00DE4888" w:rsidRPr="008F5797" w:rsidRDefault="00DE4888" w:rsidP="00FE430C">
      <w:pPr>
        <w:spacing w:line="360" w:lineRule="auto"/>
        <w:ind w:firstLine="851"/>
        <w:jc w:val="both"/>
        <w:rPr>
          <w:sz w:val="26"/>
          <w:szCs w:val="26"/>
        </w:rPr>
      </w:pPr>
      <w:r w:rsidRPr="00F07E58">
        <w:rPr>
          <w:sz w:val="26"/>
          <w:szCs w:val="26"/>
        </w:rPr>
        <w:t>По федеральным округам в зависимости от величины территории и геологической значимости объемы финансирования геологоразведочных работ распределились</w:t>
      </w:r>
      <w:r w:rsidRPr="008F5797">
        <w:rPr>
          <w:sz w:val="26"/>
          <w:szCs w:val="26"/>
        </w:rPr>
        <w:t xml:space="preserve"> следующим образом: Уральский федеральный округ – </w:t>
      </w:r>
      <w:r>
        <w:rPr>
          <w:sz w:val="26"/>
          <w:szCs w:val="26"/>
        </w:rPr>
        <w:t>102 399,0 млн. руб. (28,6</w:t>
      </w:r>
      <w:r w:rsidRPr="008F5797">
        <w:rPr>
          <w:sz w:val="26"/>
          <w:szCs w:val="26"/>
        </w:rPr>
        <w:t xml:space="preserve"> %</w:t>
      </w:r>
      <w:r>
        <w:rPr>
          <w:sz w:val="26"/>
          <w:szCs w:val="26"/>
        </w:rPr>
        <w:t xml:space="preserve"> от всего объема финансирования); территории, </w:t>
      </w:r>
      <w:r w:rsidRPr="008F5797">
        <w:rPr>
          <w:sz w:val="26"/>
          <w:szCs w:val="26"/>
        </w:rPr>
        <w:t>не</w:t>
      </w:r>
      <w:r>
        <w:rPr>
          <w:sz w:val="26"/>
          <w:szCs w:val="26"/>
        </w:rPr>
        <w:t xml:space="preserve"> включенные в список федеральных округов – 70 338,8млн. руб. (19,6 %); </w:t>
      </w:r>
      <w:r w:rsidRPr="008F5797">
        <w:rPr>
          <w:sz w:val="26"/>
          <w:szCs w:val="26"/>
        </w:rPr>
        <w:t>Сибирский федеральный округ –</w:t>
      </w:r>
      <w:r>
        <w:rPr>
          <w:sz w:val="26"/>
          <w:szCs w:val="26"/>
        </w:rPr>
        <w:t xml:space="preserve"> 56 941,5 млн. руб. (15,9 %); </w:t>
      </w:r>
      <w:r w:rsidRPr="008F5797">
        <w:rPr>
          <w:sz w:val="26"/>
          <w:szCs w:val="26"/>
        </w:rPr>
        <w:t xml:space="preserve">Дальневосточный федеральный округ – </w:t>
      </w:r>
      <w:r>
        <w:rPr>
          <w:sz w:val="26"/>
          <w:szCs w:val="26"/>
        </w:rPr>
        <w:t>51 965,8 млн. руб. (14,5</w:t>
      </w:r>
      <w:r w:rsidRPr="008F5797">
        <w:rPr>
          <w:sz w:val="26"/>
          <w:szCs w:val="26"/>
        </w:rPr>
        <w:t>%)</w:t>
      </w:r>
      <w:r>
        <w:rPr>
          <w:sz w:val="26"/>
          <w:szCs w:val="26"/>
        </w:rPr>
        <w:t xml:space="preserve">; </w:t>
      </w:r>
      <w:r w:rsidRPr="008F5797">
        <w:rPr>
          <w:sz w:val="26"/>
          <w:szCs w:val="26"/>
        </w:rPr>
        <w:t xml:space="preserve">Приволжский федеральный округ – </w:t>
      </w:r>
      <w:r>
        <w:rPr>
          <w:sz w:val="26"/>
          <w:szCs w:val="26"/>
        </w:rPr>
        <w:t xml:space="preserve">45 134,7 млн. руб. (12,6 %); </w:t>
      </w:r>
      <w:r w:rsidRPr="008F5797">
        <w:rPr>
          <w:sz w:val="26"/>
          <w:szCs w:val="26"/>
        </w:rPr>
        <w:t>Северо-Западный федеральный округ –</w:t>
      </w:r>
      <w:r w:rsidRPr="00C15C9B">
        <w:rPr>
          <w:sz w:val="26"/>
          <w:szCs w:val="26"/>
        </w:rPr>
        <w:t>1</w:t>
      </w:r>
      <w:r>
        <w:rPr>
          <w:sz w:val="26"/>
          <w:szCs w:val="26"/>
        </w:rPr>
        <w:t>6 554,3 млн. руб. (4,6 %);</w:t>
      </w:r>
      <w:r w:rsidRPr="008F5797">
        <w:rPr>
          <w:sz w:val="26"/>
          <w:szCs w:val="26"/>
        </w:rPr>
        <w:t xml:space="preserve"> Южный федеральный округ –</w:t>
      </w:r>
      <w:r>
        <w:rPr>
          <w:sz w:val="26"/>
          <w:szCs w:val="26"/>
        </w:rPr>
        <w:t xml:space="preserve"> 8 440,2 млн. руб. (2,4 %);</w:t>
      </w:r>
      <w:r w:rsidRPr="008F5797">
        <w:rPr>
          <w:sz w:val="26"/>
          <w:szCs w:val="26"/>
        </w:rPr>
        <w:t xml:space="preserve"> Центральный федеральный округ – </w:t>
      </w:r>
      <w:r>
        <w:rPr>
          <w:sz w:val="26"/>
          <w:szCs w:val="26"/>
        </w:rPr>
        <w:t>4297,2 млн. руб. (1,2</w:t>
      </w:r>
      <w:r w:rsidRPr="008F5797">
        <w:rPr>
          <w:sz w:val="26"/>
          <w:szCs w:val="26"/>
        </w:rPr>
        <w:t>%)</w:t>
      </w:r>
      <w:r>
        <w:rPr>
          <w:sz w:val="26"/>
          <w:szCs w:val="26"/>
        </w:rPr>
        <w:t xml:space="preserve">; </w:t>
      </w:r>
      <w:r w:rsidRPr="008F5797">
        <w:rPr>
          <w:sz w:val="26"/>
          <w:szCs w:val="26"/>
        </w:rPr>
        <w:t xml:space="preserve">Северо-Кавказский федеральный округ – </w:t>
      </w:r>
      <w:r>
        <w:rPr>
          <w:sz w:val="26"/>
          <w:szCs w:val="26"/>
        </w:rPr>
        <w:t>2 362,0</w:t>
      </w:r>
      <w:r w:rsidRPr="008F5797">
        <w:rPr>
          <w:sz w:val="26"/>
          <w:szCs w:val="26"/>
        </w:rPr>
        <w:t>млн.</w:t>
      </w:r>
      <w:r>
        <w:rPr>
          <w:sz w:val="26"/>
          <w:szCs w:val="26"/>
        </w:rPr>
        <w:t xml:space="preserve"> руб. (0,7 %).</w:t>
      </w:r>
    </w:p>
    <w:p w:rsidR="00DE4888" w:rsidRDefault="00DE4888" w:rsidP="0094130B">
      <w:pPr>
        <w:pStyle w:val="BodyTextIndent"/>
        <w:ind w:left="0" w:firstLine="851"/>
        <w:rPr>
          <w:sz w:val="26"/>
          <w:szCs w:val="26"/>
        </w:rPr>
      </w:pPr>
      <w:r w:rsidRPr="008F5797">
        <w:rPr>
          <w:sz w:val="26"/>
          <w:szCs w:val="26"/>
        </w:rPr>
        <w:t>Как видно из вышеперечисленного, наибольшие объемы финансирования ГРР приходятся на Уральский</w:t>
      </w:r>
      <w:r>
        <w:rPr>
          <w:sz w:val="26"/>
          <w:szCs w:val="26"/>
        </w:rPr>
        <w:t xml:space="preserve"> ФО, территории, </w:t>
      </w:r>
      <w:r w:rsidRPr="008F5797">
        <w:rPr>
          <w:sz w:val="26"/>
          <w:szCs w:val="26"/>
        </w:rPr>
        <w:t>не</w:t>
      </w:r>
      <w:r>
        <w:rPr>
          <w:sz w:val="26"/>
          <w:szCs w:val="26"/>
        </w:rPr>
        <w:t xml:space="preserve"> включенные в список федеральных округов, </w:t>
      </w:r>
      <w:r w:rsidRPr="008F5797">
        <w:rPr>
          <w:sz w:val="26"/>
          <w:szCs w:val="26"/>
        </w:rPr>
        <w:t>и Сибирский федеральны</w:t>
      </w:r>
      <w:r>
        <w:rPr>
          <w:sz w:val="26"/>
          <w:szCs w:val="26"/>
        </w:rPr>
        <w:t>й</w:t>
      </w:r>
      <w:r w:rsidRPr="008F5797">
        <w:rPr>
          <w:sz w:val="26"/>
          <w:szCs w:val="26"/>
        </w:rPr>
        <w:t xml:space="preserve"> округ.</w:t>
      </w:r>
    </w:p>
    <w:p w:rsidR="00DE4888" w:rsidRDefault="00DE4888" w:rsidP="002F4244">
      <w:pPr>
        <w:spacing w:line="360" w:lineRule="auto"/>
        <w:ind w:firstLine="851"/>
        <w:jc w:val="both"/>
        <w:rPr>
          <w:bCs/>
          <w:sz w:val="26"/>
          <w:szCs w:val="26"/>
        </w:rPr>
      </w:pPr>
      <w:r w:rsidRPr="008F5797">
        <w:rPr>
          <w:sz w:val="26"/>
          <w:szCs w:val="26"/>
        </w:rPr>
        <w:t>Относительно организ</w:t>
      </w:r>
      <w:r>
        <w:rPr>
          <w:sz w:val="26"/>
          <w:szCs w:val="26"/>
        </w:rPr>
        <w:t>а</w:t>
      </w:r>
      <w:r w:rsidRPr="008F5797">
        <w:rPr>
          <w:sz w:val="26"/>
          <w:szCs w:val="26"/>
        </w:rPr>
        <w:t xml:space="preserve">ций, </w:t>
      </w:r>
      <w:r w:rsidRPr="008F5797">
        <w:rPr>
          <w:bCs/>
          <w:sz w:val="26"/>
          <w:szCs w:val="26"/>
        </w:rPr>
        <w:t>наибольшие объемы финансирования наблюдаются у следующих:</w:t>
      </w:r>
      <w:r>
        <w:rPr>
          <w:bCs/>
          <w:sz w:val="26"/>
          <w:szCs w:val="26"/>
        </w:rPr>
        <w:t xml:space="preserve"> </w:t>
      </w:r>
      <w:r w:rsidRPr="008F5797">
        <w:rPr>
          <w:bCs/>
          <w:sz w:val="26"/>
          <w:szCs w:val="26"/>
        </w:rPr>
        <w:t xml:space="preserve">Департамент по недропользованию по Уральскому федеральному округу – </w:t>
      </w:r>
      <w:r>
        <w:rPr>
          <w:bCs/>
          <w:sz w:val="26"/>
          <w:szCs w:val="26"/>
        </w:rPr>
        <w:t>102 117,8</w:t>
      </w:r>
      <w:r w:rsidRPr="008F5797">
        <w:rPr>
          <w:bCs/>
          <w:sz w:val="26"/>
          <w:szCs w:val="26"/>
        </w:rPr>
        <w:t xml:space="preserve"> млн.руб.</w:t>
      </w:r>
      <w:r>
        <w:rPr>
          <w:bCs/>
          <w:sz w:val="26"/>
          <w:szCs w:val="26"/>
        </w:rPr>
        <w:t xml:space="preserve"> (28,5 % от всего объема финансирования</w:t>
      </w:r>
      <w:r>
        <w:rPr>
          <w:sz w:val="26"/>
          <w:szCs w:val="26"/>
        </w:rPr>
        <w:t xml:space="preserve">), </w:t>
      </w:r>
      <w:r w:rsidRPr="008F5797">
        <w:rPr>
          <w:bCs/>
          <w:sz w:val="26"/>
          <w:szCs w:val="26"/>
        </w:rPr>
        <w:t xml:space="preserve">Департамент по недропользованию по </w:t>
      </w:r>
      <w:r>
        <w:rPr>
          <w:bCs/>
          <w:sz w:val="26"/>
          <w:szCs w:val="26"/>
        </w:rPr>
        <w:t>Северо-Западному</w:t>
      </w:r>
      <w:r w:rsidRPr="008F5797">
        <w:rPr>
          <w:bCs/>
          <w:sz w:val="26"/>
          <w:szCs w:val="26"/>
        </w:rPr>
        <w:t xml:space="preserve"> федеральному округу</w:t>
      </w:r>
      <w:r>
        <w:rPr>
          <w:bCs/>
          <w:sz w:val="26"/>
          <w:szCs w:val="26"/>
        </w:rPr>
        <w:t>, на континентальном шельфе и в Мировом океане – 86 893,1</w:t>
      </w:r>
      <w:r w:rsidRPr="008F5797">
        <w:rPr>
          <w:bCs/>
          <w:sz w:val="26"/>
          <w:szCs w:val="26"/>
        </w:rPr>
        <w:t>млн.руб.</w:t>
      </w:r>
      <w:r>
        <w:rPr>
          <w:bCs/>
          <w:sz w:val="26"/>
          <w:szCs w:val="26"/>
        </w:rPr>
        <w:t xml:space="preserve"> (24,1 %), </w:t>
      </w:r>
      <w:r w:rsidRPr="008F5797">
        <w:rPr>
          <w:bCs/>
          <w:sz w:val="26"/>
          <w:szCs w:val="26"/>
        </w:rPr>
        <w:t xml:space="preserve">Департамент по недропользованию по Центрально-Сибирскому округу – </w:t>
      </w:r>
      <w:r>
        <w:rPr>
          <w:bCs/>
          <w:sz w:val="26"/>
          <w:szCs w:val="26"/>
        </w:rPr>
        <w:t>54 685,2</w:t>
      </w:r>
      <w:r w:rsidRPr="008F5797">
        <w:rPr>
          <w:bCs/>
          <w:sz w:val="26"/>
          <w:szCs w:val="26"/>
        </w:rPr>
        <w:t>млн.руб.</w:t>
      </w:r>
      <w:r>
        <w:rPr>
          <w:bCs/>
          <w:sz w:val="26"/>
          <w:szCs w:val="26"/>
        </w:rPr>
        <w:t xml:space="preserve"> (15,3 %)</w:t>
      </w:r>
      <w:r w:rsidRPr="008F5797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Управление по недропользованию по Республике Саха (Якутия) – 29 195,2 </w:t>
      </w:r>
      <w:r w:rsidRPr="008F5797">
        <w:rPr>
          <w:bCs/>
          <w:sz w:val="26"/>
          <w:szCs w:val="26"/>
        </w:rPr>
        <w:t>млн.руб.</w:t>
      </w:r>
      <w:r>
        <w:rPr>
          <w:bCs/>
          <w:sz w:val="26"/>
          <w:szCs w:val="26"/>
        </w:rPr>
        <w:t xml:space="preserve"> (8,2 %)</w:t>
      </w:r>
      <w:r w:rsidRPr="008F5797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Отдел геологии и лицензирования по Оренбургской области - 16 053,3</w:t>
      </w:r>
      <w:r w:rsidRPr="008F5797">
        <w:rPr>
          <w:bCs/>
          <w:sz w:val="26"/>
          <w:szCs w:val="26"/>
        </w:rPr>
        <w:t>млн.руб.</w:t>
      </w:r>
      <w:r>
        <w:rPr>
          <w:bCs/>
          <w:sz w:val="26"/>
          <w:szCs w:val="26"/>
        </w:rPr>
        <w:t xml:space="preserve"> (4,5 %), Отдел геологии и лицензирования по Самарской области – 10 010,2 </w:t>
      </w:r>
      <w:r w:rsidRPr="008F5797">
        <w:rPr>
          <w:bCs/>
          <w:sz w:val="26"/>
          <w:szCs w:val="26"/>
        </w:rPr>
        <w:t>млн.руб.</w:t>
      </w:r>
      <w:r>
        <w:rPr>
          <w:bCs/>
          <w:sz w:val="26"/>
          <w:szCs w:val="26"/>
        </w:rPr>
        <w:t xml:space="preserve"> (2,8 %), Отдел геологии и лицензирования по Амурской области – 6 020,0 (1,68 %), Отдел геологии и лицензирования по Республике Башкортостан – 5 991,4 (1,67 %), Отдел геологии и лицензирования по Магаданской области – 5 987,6 (1,67 %).</w:t>
      </w:r>
    </w:p>
    <w:p w:rsidR="00DE4888" w:rsidRDefault="00DE4888" w:rsidP="002534A4">
      <w:pPr>
        <w:widowControl w:val="0"/>
        <w:spacing w:line="360" w:lineRule="auto"/>
        <w:jc w:val="both"/>
      </w:pPr>
    </w:p>
    <w:sectPr w:rsidR="00DE4888" w:rsidSect="00C92A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8" w:h="11906" w:orient="landscape"/>
      <w:pgMar w:top="1418" w:right="1103" w:bottom="1418" w:left="1701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888" w:rsidRDefault="00DE4888" w:rsidP="003A55D4">
      <w:pPr>
        <w:spacing w:line="240" w:lineRule="auto"/>
      </w:pPr>
      <w:r>
        <w:separator/>
      </w:r>
    </w:p>
  </w:endnote>
  <w:endnote w:type="continuationSeparator" w:id="1">
    <w:p w:rsidR="00DE4888" w:rsidRDefault="00DE4888" w:rsidP="003A5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88" w:rsidRDefault="00DE48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88" w:rsidRDefault="00DE4888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DE4888" w:rsidRDefault="00DE488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88" w:rsidRDefault="00DE48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888" w:rsidRDefault="00DE4888" w:rsidP="003A55D4">
      <w:pPr>
        <w:spacing w:line="240" w:lineRule="auto"/>
      </w:pPr>
      <w:r>
        <w:separator/>
      </w:r>
    </w:p>
  </w:footnote>
  <w:footnote w:type="continuationSeparator" w:id="1">
    <w:p w:rsidR="00DE4888" w:rsidRDefault="00DE4888" w:rsidP="003A55D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88" w:rsidRDefault="00DE48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88" w:rsidRDefault="00DE488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888" w:rsidRDefault="00DE488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FE1"/>
    <w:rsid w:val="00020CEB"/>
    <w:rsid w:val="00021F13"/>
    <w:rsid w:val="000335E6"/>
    <w:rsid w:val="00065861"/>
    <w:rsid w:val="0006678E"/>
    <w:rsid w:val="00073706"/>
    <w:rsid w:val="00086C5F"/>
    <w:rsid w:val="00097722"/>
    <w:rsid w:val="000A2238"/>
    <w:rsid w:val="000A6234"/>
    <w:rsid w:val="000B019B"/>
    <w:rsid w:val="000C38BF"/>
    <w:rsid w:val="000C4B84"/>
    <w:rsid w:val="000C59E1"/>
    <w:rsid w:val="000E15CC"/>
    <w:rsid w:val="000F2FA6"/>
    <w:rsid w:val="000F408F"/>
    <w:rsid w:val="00123F1E"/>
    <w:rsid w:val="00126271"/>
    <w:rsid w:val="0013001B"/>
    <w:rsid w:val="00140EF0"/>
    <w:rsid w:val="00142719"/>
    <w:rsid w:val="00156407"/>
    <w:rsid w:val="00186380"/>
    <w:rsid w:val="00191A68"/>
    <w:rsid w:val="001922A4"/>
    <w:rsid w:val="0019440B"/>
    <w:rsid w:val="001A1E57"/>
    <w:rsid w:val="001B4718"/>
    <w:rsid w:val="001C1472"/>
    <w:rsid w:val="001D2705"/>
    <w:rsid w:val="001D70D0"/>
    <w:rsid w:val="001E2B7A"/>
    <w:rsid w:val="00206834"/>
    <w:rsid w:val="002124EC"/>
    <w:rsid w:val="002361CD"/>
    <w:rsid w:val="002534A4"/>
    <w:rsid w:val="00260FF2"/>
    <w:rsid w:val="002736D2"/>
    <w:rsid w:val="00277123"/>
    <w:rsid w:val="00296E51"/>
    <w:rsid w:val="002A121D"/>
    <w:rsid w:val="002A5214"/>
    <w:rsid w:val="002B1D63"/>
    <w:rsid w:val="002B25E9"/>
    <w:rsid w:val="002C0957"/>
    <w:rsid w:val="002F223F"/>
    <w:rsid w:val="002F4244"/>
    <w:rsid w:val="003047BC"/>
    <w:rsid w:val="00346B3A"/>
    <w:rsid w:val="00357A9B"/>
    <w:rsid w:val="003649FB"/>
    <w:rsid w:val="00387CF7"/>
    <w:rsid w:val="00390A76"/>
    <w:rsid w:val="00393B36"/>
    <w:rsid w:val="003A55D4"/>
    <w:rsid w:val="003B1814"/>
    <w:rsid w:val="003B3FE1"/>
    <w:rsid w:val="003B5919"/>
    <w:rsid w:val="003B6968"/>
    <w:rsid w:val="003D16A3"/>
    <w:rsid w:val="003D690E"/>
    <w:rsid w:val="003D6DA9"/>
    <w:rsid w:val="003E0BA9"/>
    <w:rsid w:val="00432BAE"/>
    <w:rsid w:val="00440876"/>
    <w:rsid w:val="00443F0A"/>
    <w:rsid w:val="00450A9F"/>
    <w:rsid w:val="004516D6"/>
    <w:rsid w:val="00457A73"/>
    <w:rsid w:val="0046458A"/>
    <w:rsid w:val="00471BCB"/>
    <w:rsid w:val="00480D7C"/>
    <w:rsid w:val="004870C2"/>
    <w:rsid w:val="004902BC"/>
    <w:rsid w:val="00491102"/>
    <w:rsid w:val="0049431A"/>
    <w:rsid w:val="004C2D2A"/>
    <w:rsid w:val="004C7FED"/>
    <w:rsid w:val="004E4260"/>
    <w:rsid w:val="004E5CC6"/>
    <w:rsid w:val="004E74B2"/>
    <w:rsid w:val="004F3AC8"/>
    <w:rsid w:val="004F4514"/>
    <w:rsid w:val="004F7711"/>
    <w:rsid w:val="0052376B"/>
    <w:rsid w:val="00544800"/>
    <w:rsid w:val="00546D05"/>
    <w:rsid w:val="0056073D"/>
    <w:rsid w:val="00573AFF"/>
    <w:rsid w:val="00575BA8"/>
    <w:rsid w:val="005874EC"/>
    <w:rsid w:val="005950A1"/>
    <w:rsid w:val="005A011F"/>
    <w:rsid w:val="005B1A13"/>
    <w:rsid w:val="005B64F9"/>
    <w:rsid w:val="005C48AF"/>
    <w:rsid w:val="005E0998"/>
    <w:rsid w:val="005E245C"/>
    <w:rsid w:val="005E308F"/>
    <w:rsid w:val="005E6416"/>
    <w:rsid w:val="006036F9"/>
    <w:rsid w:val="00603D6F"/>
    <w:rsid w:val="00606C0E"/>
    <w:rsid w:val="0061641D"/>
    <w:rsid w:val="006252B6"/>
    <w:rsid w:val="0062675F"/>
    <w:rsid w:val="00630913"/>
    <w:rsid w:val="00644A36"/>
    <w:rsid w:val="00646FA0"/>
    <w:rsid w:val="00650CFC"/>
    <w:rsid w:val="00653030"/>
    <w:rsid w:val="00671CAF"/>
    <w:rsid w:val="006774E5"/>
    <w:rsid w:val="00680581"/>
    <w:rsid w:val="00685B76"/>
    <w:rsid w:val="006A0040"/>
    <w:rsid w:val="006B0CA5"/>
    <w:rsid w:val="006B1522"/>
    <w:rsid w:val="006E66FB"/>
    <w:rsid w:val="006E6CEC"/>
    <w:rsid w:val="0071542C"/>
    <w:rsid w:val="007315AC"/>
    <w:rsid w:val="007361B0"/>
    <w:rsid w:val="00746D57"/>
    <w:rsid w:val="00752656"/>
    <w:rsid w:val="00752BD6"/>
    <w:rsid w:val="007C21CC"/>
    <w:rsid w:val="007D0553"/>
    <w:rsid w:val="007D2259"/>
    <w:rsid w:val="008351AD"/>
    <w:rsid w:val="00845504"/>
    <w:rsid w:val="00875F2A"/>
    <w:rsid w:val="008825EB"/>
    <w:rsid w:val="008860BD"/>
    <w:rsid w:val="008B5148"/>
    <w:rsid w:val="008D1AE0"/>
    <w:rsid w:val="008D3770"/>
    <w:rsid w:val="008E1AB8"/>
    <w:rsid w:val="008F5797"/>
    <w:rsid w:val="00906DB2"/>
    <w:rsid w:val="00916B16"/>
    <w:rsid w:val="00922452"/>
    <w:rsid w:val="00927333"/>
    <w:rsid w:val="00931825"/>
    <w:rsid w:val="0094130B"/>
    <w:rsid w:val="00944D36"/>
    <w:rsid w:val="0095116F"/>
    <w:rsid w:val="0096615A"/>
    <w:rsid w:val="009718A9"/>
    <w:rsid w:val="009A37BC"/>
    <w:rsid w:val="009B58ED"/>
    <w:rsid w:val="009B618A"/>
    <w:rsid w:val="009C190B"/>
    <w:rsid w:val="009C35AD"/>
    <w:rsid w:val="009C523C"/>
    <w:rsid w:val="009D1468"/>
    <w:rsid w:val="009E030C"/>
    <w:rsid w:val="009F4FB0"/>
    <w:rsid w:val="00A227BF"/>
    <w:rsid w:val="00A2446C"/>
    <w:rsid w:val="00A52977"/>
    <w:rsid w:val="00A54908"/>
    <w:rsid w:val="00A66FB3"/>
    <w:rsid w:val="00A67249"/>
    <w:rsid w:val="00A8264E"/>
    <w:rsid w:val="00A90A7B"/>
    <w:rsid w:val="00A96AD3"/>
    <w:rsid w:val="00AA09B6"/>
    <w:rsid w:val="00AA1771"/>
    <w:rsid w:val="00AA44D6"/>
    <w:rsid w:val="00AB095F"/>
    <w:rsid w:val="00AC288E"/>
    <w:rsid w:val="00AC70AC"/>
    <w:rsid w:val="00AC7F59"/>
    <w:rsid w:val="00AD1672"/>
    <w:rsid w:val="00AE25AD"/>
    <w:rsid w:val="00B05BB9"/>
    <w:rsid w:val="00B42E93"/>
    <w:rsid w:val="00B50EE6"/>
    <w:rsid w:val="00B572B6"/>
    <w:rsid w:val="00B60BA5"/>
    <w:rsid w:val="00B62E22"/>
    <w:rsid w:val="00B635AB"/>
    <w:rsid w:val="00B719D1"/>
    <w:rsid w:val="00B801FE"/>
    <w:rsid w:val="00B84CA5"/>
    <w:rsid w:val="00BA6007"/>
    <w:rsid w:val="00BB1A38"/>
    <w:rsid w:val="00BB2B6F"/>
    <w:rsid w:val="00BD3B87"/>
    <w:rsid w:val="00BD77BF"/>
    <w:rsid w:val="00BE1A4B"/>
    <w:rsid w:val="00BF73E7"/>
    <w:rsid w:val="00C076DD"/>
    <w:rsid w:val="00C15C9B"/>
    <w:rsid w:val="00C60578"/>
    <w:rsid w:val="00C60AE9"/>
    <w:rsid w:val="00C66697"/>
    <w:rsid w:val="00C66BB0"/>
    <w:rsid w:val="00C83484"/>
    <w:rsid w:val="00C92A38"/>
    <w:rsid w:val="00CB3D49"/>
    <w:rsid w:val="00CC2457"/>
    <w:rsid w:val="00CE1279"/>
    <w:rsid w:val="00CE7E0D"/>
    <w:rsid w:val="00D31A86"/>
    <w:rsid w:val="00D46F5E"/>
    <w:rsid w:val="00D512E5"/>
    <w:rsid w:val="00D51896"/>
    <w:rsid w:val="00D94542"/>
    <w:rsid w:val="00DA696A"/>
    <w:rsid w:val="00DA6D57"/>
    <w:rsid w:val="00DB6879"/>
    <w:rsid w:val="00DC4139"/>
    <w:rsid w:val="00DE4888"/>
    <w:rsid w:val="00DF43A4"/>
    <w:rsid w:val="00DF4ED5"/>
    <w:rsid w:val="00E029DB"/>
    <w:rsid w:val="00E46B1E"/>
    <w:rsid w:val="00E519E5"/>
    <w:rsid w:val="00E534E8"/>
    <w:rsid w:val="00E53E1D"/>
    <w:rsid w:val="00E74894"/>
    <w:rsid w:val="00E75485"/>
    <w:rsid w:val="00E86D09"/>
    <w:rsid w:val="00EB5CE5"/>
    <w:rsid w:val="00ED77EA"/>
    <w:rsid w:val="00EF04E7"/>
    <w:rsid w:val="00F00218"/>
    <w:rsid w:val="00F024E1"/>
    <w:rsid w:val="00F07E58"/>
    <w:rsid w:val="00F11196"/>
    <w:rsid w:val="00F1686F"/>
    <w:rsid w:val="00F24B36"/>
    <w:rsid w:val="00F26D9C"/>
    <w:rsid w:val="00F331BE"/>
    <w:rsid w:val="00F53533"/>
    <w:rsid w:val="00F6271E"/>
    <w:rsid w:val="00F66E17"/>
    <w:rsid w:val="00F875E6"/>
    <w:rsid w:val="00FA1783"/>
    <w:rsid w:val="00FA3792"/>
    <w:rsid w:val="00FA386B"/>
    <w:rsid w:val="00FA5C39"/>
    <w:rsid w:val="00FB0036"/>
    <w:rsid w:val="00FB5C0E"/>
    <w:rsid w:val="00FB70C7"/>
    <w:rsid w:val="00FC5CA5"/>
    <w:rsid w:val="00FD6D48"/>
    <w:rsid w:val="00FE415D"/>
    <w:rsid w:val="00FE430C"/>
    <w:rsid w:val="00FF0068"/>
    <w:rsid w:val="00FF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279"/>
    <w:pPr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kern w:val="1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???????? ????? ????"/>
    <w:uiPriority w:val="99"/>
    <w:rsid w:val="00CE1279"/>
    <w:rPr>
      <w:rFonts w:ascii="Times New Roman" w:hAnsi="Times New Roman"/>
      <w:sz w:val="20"/>
    </w:rPr>
  </w:style>
  <w:style w:type="character" w:customStyle="1" w:styleId="a0">
    <w:name w:val="???????? ????? ? ???????? ????"/>
    <w:uiPriority w:val="99"/>
    <w:rsid w:val="00CE1279"/>
    <w:rPr>
      <w:rFonts w:ascii="Times New Roman" w:hAnsi="Times New Roman"/>
      <w:sz w:val="24"/>
    </w:rPr>
  </w:style>
  <w:style w:type="character" w:customStyle="1" w:styleId="2">
    <w:name w:val="???????? ????? ? ???????? 2 ????"/>
    <w:uiPriority w:val="99"/>
    <w:rsid w:val="00CE1279"/>
    <w:rPr>
      <w:rFonts w:ascii="Times New Roman" w:hAnsi="Times New Roman"/>
      <w:sz w:val="24"/>
    </w:rPr>
  </w:style>
  <w:style w:type="paragraph" w:customStyle="1" w:styleId="a1">
    <w:name w:val="?????????"/>
    <w:basedOn w:val="Normal"/>
    <w:next w:val="BodyText"/>
    <w:uiPriority w:val="99"/>
    <w:rsid w:val="00CE1279"/>
    <w:pPr>
      <w:keepNext/>
      <w:spacing w:before="240" w:after="120"/>
    </w:pPr>
    <w:rPr>
      <w:rFonts w:ascii="Arial" w:hAnsi="Arial"/>
      <w:sz w:val="28"/>
    </w:rPr>
  </w:style>
  <w:style w:type="paragraph" w:styleId="BodyText">
    <w:name w:val="Body Text"/>
    <w:basedOn w:val="Normal"/>
    <w:link w:val="BodyTextChar"/>
    <w:uiPriority w:val="99"/>
    <w:semiHidden/>
    <w:rsid w:val="00CE1279"/>
    <w:pPr>
      <w:widowControl w:val="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E1279"/>
    <w:rPr>
      <w:kern w:val="1"/>
      <w:sz w:val="24"/>
    </w:rPr>
  </w:style>
  <w:style w:type="paragraph" w:styleId="List">
    <w:name w:val="List"/>
    <w:basedOn w:val="BodyText"/>
    <w:uiPriority w:val="99"/>
    <w:semiHidden/>
    <w:rsid w:val="00CE1279"/>
  </w:style>
  <w:style w:type="paragraph" w:customStyle="1" w:styleId="a2">
    <w:name w:val="????????"/>
    <w:basedOn w:val="Normal"/>
    <w:uiPriority w:val="99"/>
    <w:rsid w:val="00CE1279"/>
    <w:pPr>
      <w:suppressLineNumbers/>
      <w:spacing w:before="120" w:after="120"/>
    </w:pPr>
    <w:rPr>
      <w:i/>
    </w:rPr>
  </w:style>
  <w:style w:type="paragraph" w:customStyle="1" w:styleId="1">
    <w:name w:val="?????????1"/>
    <w:basedOn w:val="Normal"/>
    <w:uiPriority w:val="99"/>
    <w:rsid w:val="00CE1279"/>
    <w:pPr>
      <w:suppressLineNumbers/>
    </w:pPr>
  </w:style>
  <w:style w:type="paragraph" w:styleId="BodyTextIndent">
    <w:name w:val="Body Text Indent"/>
    <w:basedOn w:val="Normal"/>
    <w:link w:val="BodyTextIndentChar"/>
    <w:uiPriority w:val="99"/>
    <w:semiHidden/>
    <w:rsid w:val="00CE1279"/>
    <w:pPr>
      <w:widowControl w:val="0"/>
      <w:spacing w:line="360" w:lineRule="auto"/>
      <w:ind w:left="283"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E1279"/>
    <w:rPr>
      <w:kern w:val="1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CE12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E1279"/>
    <w:rPr>
      <w:kern w:val="1"/>
      <w:sz w:val="24"/>
    </w:rPr>
  </w:style>
  <w:style w:type="paragraph" w:styleId="Header">
    <w:name w:val="header"/>
    <w:basedOn w:val="Normal"/>
    <w:link w:val="HeaderChar"/>
    <w:uiPriority w:val="99"/>
    <w:semiHidden/>
    <w:rsid w:val="003A55D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55D4"/>
    <w:rPr>
      <w:kern w:val="1"/>
      <w:sz w:val="24"/>
    </w:rPr>
  </w:style>
  <w:style w:type="paragraph" w:styleId="Footer">
    <w:name w:val="footer"/>
    <w:basedOn w:val="Normal"/>
    <w:link w:val="FooterChar"/>
    <w:uiPriority w:val="99"/>
    <w:rsid w:val="003A55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55D4"/>
    <w:rPr>
      <w:kern w:val="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715</TotalTime>
  <Pages>3</Pages>
  <Words>805</Words>
  <Characters>4595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Р А Т К И Й   А Н А Л И З</dc:title>
  <dc:subject/>
  <dc:creator>363-04</dc:creator>
  <cp:keywords/>
  <dc:description/>
  <cp:lastModifiedBy>LParamonova</cp:lastModifiedBy>
  <cp:revision>57</cp:revision>
  <cp:lastPrinted>2016-11-22T08:21:00Z</cp:lastPrinted>
  <dcterms:created xsi:type="dcterms:W3CDTF">2016-11-21T10:39:00Z</dcterms:created>
  <dcterms:modified xsi:type="dcterms:W3CDTF">2019-04-17T11:17:00Z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